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179" w:rsidRDefault="00C53179" w:rsidP="0056282F">
      <w:pPr>
        <w:pStyle w:val="Title"/>
        <w:jc w:val="left"/>
        <w:rPr>
          <w:lang w:val="en-GB" w:eastAsia="ko-KR"/>
        </w:rPr>
      </w:pPr>
    </w:p>
    <w:p w:rsidR="00C53179" w:rsidRPr="0029292A" w:rsidRDefault="00C53179" w:rsidP="0056282F">
      <w:pPr>
        <w:pStyle w:val="Title"/>
        <w:rPr>
          <w:lang w:val="en-GB"/>
        </w:rPr>
      </w:pPr>
      <w:r w:rsidRPr="0029292A">
        <w:rPr>
          <w:lang w:val="en-GB"/>
        </w:rPr>
        <w:t>PLACEMENT OFFER</w:t>
      </w:r>
    </w:p>
    <w:p w:rsidR="00C53179" w:rsidRPr="0029292A" w:rsidRDefault="00C53179">
      <w:pPr>
        <w:rPr>
          <w:rFonts w:ascii="Arial" w:hAnsi="Arial" w:cs="Arial"/>
          <w:b/>
          <w:bCs/>
          <w:smallCaps/>
          <w:sz w:val="28"/>
          <w:szCs w:val="28"/>
          <w:lang w:val="en-GB"/>
        </w:rPr>
      </w:pPr>
    </w:p>
    <w:p w:rsidR="00C53179" w:rsidRDefault="00C53179" w:rsidP="006807FF">
      <w:pPr>
        <w:pStyle w:val="Heading4"/>
        <w:rPr>
          <w:lang w:val="en-GB"/>
        </w:rPr>
      </w:pPr>
      <w:r>
        <w:rPr>
          <w:lang w:val="en-GB"/>
        </w:rPr>
        <w:t>KIST Europe</w:t>
      </w:r>
      <w:r w:rsidRPr="0029292A">
        <w:rPr>
          <w:lang w:val="en-GB"/>
        </w:rPr>
        <w:t xml:space="preserve"> - Korean Research Foundation </w:t>
      </w:r>
    </w:p>
    <w:p w:rsidR="00C53179" w:rsidRPr="0029292A" w:rsidRDefault="00C53179" w:rsidP="006807FF">
      <w:pPr>
        <w:pStyle w:val="Heading4"/>
        <w:rPr>
          <w:lang w:val="en-GB"/>
        </w:rPr>
      </w:pPr>
      <w:r>
        <w:rPr>
          <w:lang w:val="en-GB"/>
        </w:rPr>
        <w:t xml:space="preserve">Special </w:t>
      </w:r>
      <w:r w:rsidRPr="0029292A">
        <w:rPr>
          <w:lang w:val="en-GB"/>
        </w:rPr>
        <w:t>Internship Programme</w:t>
      </w:r>
    </w:p>
    <w:p w:rsidR="00C53179" w:rsidRPr="0029292A" w:rsidRDefault="00C53179" w:rsidP="006807FF">
      <w:pPr>
        <w:pStyle w:val="Heading4"/>
        <w:rPr>
          <w:lang w:val="en-GB"/>
        </w:rPr>
      </w:pPr>
      <w:r w:rsidRPr="0029292A">
        <w:rPr>
          <w:lang w:val="en-GB"/>
        </w:rPr>
        <w:t xml:space="preserve">2010 </w:t>
      </w:r>
      <w:r>
        <w:rPr>
          <w:lang w:val="en-GB"/>
        </w:rPr>
        <w:t>–</w:t>
      </w:r>
      <w:r w:rsidRPr="0029292A">
        <w:rPr>
          <w:lang w:val="en-GB"/>
        </w:rPr>
        <w:t xml:space="preserve"> 2011</w:t>
      </w:r>
      <w:r>
        <w:rPr>
          <w:lang w:val="en-GB"/>
        </w:rPr>
        <w:t xml:space="preserve"> Cycle</w:t>
      </w:r>
    </w:p>
    <w:p w:rsidR="00C53179" w:rsidRPr="0029292A" w:rsidRDefault="00C53179">
      <w:pPr>
        <w:rPr>
          <w:rFonts w:ascii="Univers" w:hAnsi="Univers" w:cs="Univers"/>
          <w:b/>
          <w:bCs/>
          <w:smallCaps/>
          <w:sz w:val="24"/>
          <w:szCs w:val="24"/>
          <w:lang w:val="en-GB" w:eastAsia="ko-KR"/>
        </w:rPr>
      </w:pPr>
    </w:p>
    <w:p w:rsidR="00C53179" w:rsidRPr="0029292A" w:rsidRDefault="00C53179" w:rsidP="00336E38">
      <w:pPr>
        <w:rPr>
          <w:rFonts w:ascii="Univers" w:hAnsi="Univers" w:cs="Univers"/>
          <w:b/>
          <w:bCs/>
          <w:smallCaps/>
          <w:sz w:val="24"/>
          <w:szCs w:val="24"/>
          <w:lang w:val="en-GB" w:eastAsia="ko-KR"/>
        </w:rPr>
      </w:pPr>
    </w:p>
    <w:p w:rsidR="00C53179" w:rsidRPr="0029292A" w:rsidRDefault="00C5317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>Internship Coordinator:</w:t>
      </w:r>
      <w:r w:rsidRPr="0029292A">
        <w:rPr>
          <w:rFonts w:ascii="Univers" w:hAnsi="Univers" w:cs="Univers"/>
          <w:lang w:val="en-GB"/>
        </w:rPr>
        <w:t xml:space="preserve">  </w:t>
      </w:r>
    </w:p>
    <w:p w:rsidR="00C53179" w:rsidRDefault="00C53179" w:rsidP="00F50221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sz w:val="22"/>
          <w:szCs w:val="22"/>
          <w:lang w:val="fr-FR"/>
        </w:rPr>
      </w:pPr>
      <w:r>
        <w:rPr>
          <w:color w:val="000000"/>
          <w:sz w:val="22"/>
          <w:szCs w:val="22"/>
          <w:lang w:val="en-US"/>
        </w:rPr>
        <w:t>Jae Sun Byun </w:t>
      </w:r>
    </w:p>
    <w:p w:rsidR="00C53179" w:rsidRDefault="00C53179" w:rsidP="00F50221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sz w:val="22"/>
          <w:szCs w:val="22"/>
          <w:lang w:val="fr-FR"/>
        </w:rPr>
      </w:pPr>
      <w:r>
        <w:rPr>
          <w:color w:val="000000"/>
          <w:sz w:val="22"/>
          <w:szCs w:val="22"/>
          <w:lang w:val="fr-FR"/>
        </w:rPr>
        <w:t>Tel: +49(0)681-9382-300 </w:t>
      </w:r>
    </w:p>
    <w:p w:rsidR="00C53179" w:rsidRPr="00F50221" w:rsidRDefault="00C53179">
      <w:pPr>
        <w:pStyle w:val="Heading1"/>
        <w:pBdr>
          <w:between w:val="dotted" w:sz="4" w:space="1" w:color="auto"/>
        </w:pBdr>
        <w:rPr>
          <w:rFonts w:ascii="Times New Roman" w:hAnsi="Times New Roman" w:cs="Times New Roman"/>
          <w:b w:val="0"/>
          <w:bCs w:val="0"/>
          <w:lang w:val="fr-FR"/>
        </w:rPr>
      </w:pPr>
      <w:r>
        <w:rPr>
          <w:rFonts w:ascii="Times New Roman" w:hAnsi="Times New Roman" w:cs="Times New Roman"/>
          <w:b w:val="0"/>
          <w:bCs w:val="0"/>
          <w:color w:val="000000"/>
          <w:lang w:val="fr-FR"/>
        </w:rPr>
        <w:t>Email: byun@kist-europe.de</w:t>
      </w:r>
    </w:p>
    <w:p w:rsidR="00C53179" w:rsidRPr="0029292A" w:rsidRDefault="00C53179">
      <w:pPr>
        <w:pStyle w:val="Heading1"/>
        <w:pBdr>
          <w:between w:val="dotted" w:sz="4" w:space="1" w:color="auto"/>
        </w:pBdr>
        <w:rPr>
          <w:b w:val="0"/>
          <w:bCs w:val="0"/>
          <w:sz w:val="20"/>
          <w:szCs w:val="20"/>
          <w:lang w:val="en-GB"/>
        </w:rPr>
      </w:pPr>
      <w:r w:rsidRPr="0029292A">
        <w:rPr>
          <w:sz w:val="20"/>
          <w:szCs w:val="20"/>
          <w:lang w:val="en-GB"/>
        </w:rPr>
        <w:t xml:space="preserve">Intern’s Supervisor (Responsible for performance management and acting as focal point): </w:t>
      </w:r>
    </w:p>
    <w:p w:rsidR="00C53179" w:rsidRDefault="00C5317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Dr. Jongwoon Hwang</w:t>
      </w:r>
    </w:p>
    <w:p w:rsidR="00C53179" w:rsidRPr="00F50221" w:rsidRDefault="00C5317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 w:rsidRPr="00F50221">
        <w:rPr>
          <w:rFonts w:ascii="Univers" w:hAnsi="Univers" w:cs="Univers"/>
          <w:b/>
          <w:bCs/>
          <w:lang w:val="en-GB" w:eastAsia="ko-KR"/>
        </w:rPr>
        <w:t>Organization(in KE)</w:t>
      </w:r>
      <w:r w:rsidRPr="00F50221">
        <w:rPr>
          <w:rFonts w:ascii="Univers" w:hAnsi="Univers" w:cs="Univers"/>
          <w:b/>
          <w:bCs/>
          <w:lang w:val="en-GB"/>
        </w:rPr>
        <w:t xml:space="preserve">: </w:t>
      </w:r>
    </w:p>
    <w:p w:rsidR="00C53179" w:rsidRDefault="00C53179">
      <w:pPr>
        <w:pStyle w:val="Heading3"/>
        <w:rPr>
          <w:lang w:val="en-GB" w:eastAsia="ko-KR"/>
        </w:rPr>
      </w:pPr>
      <w:r>
        <w:rPr>
          <w:lang w:val="en-GB" w:eastAsia="ko-KR"/>
        </w:rPr>
        <w:t>Global Knowledge Research Center</w:t>
      </w:r>
    </w:p>
    <w:p w:rsidR="00C53179" w:rsidRPr="0029292A" w:rsidRDefault="00C53179">
      <w:pPr>
        <w:pStyle w:val="Heading3"/>
        <w:rPr>
          <w:b w:val="0"/>
          <w:bCs w:val="0"/>
          <w:lang w:val="en-GB" w:eastAsia="ko-KR"/>
        </w:rPr>
      </w:pPr>
      <w:r w:rsidRPr="0029292A">
        <w:rPr>
          <w:lang w:val="en-GB"/>
        </w:rPr>
        <w:t>Address</w:t>
      </w:r>
      <w:r w:rsidRPr="0029292A">
        <w:rPr>
          <w:b w:val="0"/>
          <w:bCs w:val="0"/>
          <w:lang w:val="en-GB"/>
        </w:rPr>
        <w:t xml:space="preserve">: </w:t>
      </w:r>
    </w:p>
    <w:p w:rsidR="00C53179" w:rsidRDefault="00C5317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fr-FR" w:eastAsia="ko-KR"/>
        </w:rPr>
      </w:pPr>
      <w:r>
        <w:rPr>
          <w:rFonts w:ascii="Univers" w:hAnsi="Univers" w:cs="Univers"/>
          <w:lang w:val="fr-FR" w:eastAsia="ko-KR"/>
        </w:rPr>
        <w:t>Campus E 72, Saarland University</w:t>
      </w:r>
    </w:p>
    <w:p w:rsidR="00C53179" w:rsidRPr="002D0578" w:rsidRDefault="00C5317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fr-FR" w:eastAsia="ko-KR"/>
        </w:rPr>
      </w:pPr>
      <w:r>
        <w:rPr>
          <w:rFonts w:ascii="Univers" w:hAnsi="Univers" w:cs="Univers"/>
          <w:lang w:val="fr-FR" w:eastAsia="ko-KR"/>
        </w:rPr>
        <w:t>66123 Saarbruecken, Germany</w:t>
      </w:r>
    </w:p>
    <w:p w:rsidR="00C53179" w:rsidRPr="00D06185" w:rsidRDefault="00C5317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US" w:eastAsia="ko-KR"/>
        </w:rPr>
      </w:pPr>
      <w:r>
        <w:rPr>
          <w:rFonts w:ascii="Univers" w:hAnsi="Univers" w:cs="Univers"/>
          <w:b/>
          <w:bCs/>
          <w:lang w:val="en-US" w:eastAsia="ko-KR"/>
        </w:rPr>
        <w:t xml:space="preserve">TEL: </w:t>
      </w:r>
      <w:r w:rsidRPr="00D06185">
        <w:rPr>
          <w:rFonts w:ascii="Univers" w:hAnsi="Univers" w:cs="Univers"/>
          <w:b/>
          <w:bCs/>
          <w:lang w:val="en-US" w:eastAsia="ko-KR"/>
        </w:rPr>
        <w:t>+ 49 (0)681-9382 3</w:t>
      </w:r>
      <w:r>
        <w:rPr>
          <w:rFonts w:ascii="Univers" w:hAnsi="Univers" w:cs="Univers"/>
          <w:b/>
          <w:bCs/>
          <w:lang w:val="en-US" w:eastAsia="ko-KR"/>
        </w:rPr>
        <w:t xml:space="preserve">25, </w:t>
      </w:r>
      <w:r w:rsidRPr="00D06185">
        <w:rPr>
          <w:rFonts w:ascii="Univers" w:hAnsi="Univers" w:cs="Univers"/>
          <w:b/>
          <w:bCs/>
          <w:lang w:val="en-US" w:eastAsia="ko-KR"/>
        </w:rPr>
        <w:t xml:space="preserve"> </w:t>
      </w:r>
      <w:r w:rsidRPr="00D06185">
        <w:rPr>
          <w:rFonts w:ascii="Univers" w:hAnsi="Univers" w:cs="Univers"/>
          <w:b/>
          <w:bCs/>
          <w:lang w:val="en-US"/>
        </w:rPr>
        <w:t xml:space="preserve">Fax:  </w:t>
      </w:r>
      <w:r w:rsidRPr="00D06185">
        <w:rPr>
          <w:rFonts w:ascii="Univers" w:hAnsi="Univers" w:cs="Univers"/>
          <w:b/>
          <w:bCs/>
          <w:lang w:val="en-US" w:eastAsia="ko-KR"/>
        </w:rPr>
        <w:t xml:space="preserve">+ 49 (0)681-9382 319 </w:t>
      </w:r>
    </w:p>
    <w:p w:rsidR="00C53179" w:rsidRPr="005C33E8" w:rsidRDefault="00C5317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fr-FR" w:eastAsia="ko-KR"/>
        </w:rPr>
      </w:pPr>
      <w:r w:rsidRPr="005C33E8">
        <w:rPr>
          <w:rFonts w:ascii="Univers" w:hAnsi="Univers" w:cs="Univers"/>
          <w:b/>
          <w:bCs/>
          <w:lang w:val="fr-FR"/>
        </w:rPr>
        <w:t xml:space="preserve">E-mail: </w:t>
      </w:r>
      <w:r>
        <w:rPr>
          <w:rFonts w:ascii="Univers" w:hAnsi="Univers" w:cs="Univers"/>
          <w:b/>
          <w:bCs/>
          <w:lang w:val="fr-FR"/>
        </w:rPr>
        <w:t xml:space="preserve"> </w:t>
      </w:r>
      <w:r>
        <w:rPr>
          <w:rFonts w:ascii="Univers" w:hAnsi="Univers" w:cs="Univers"/>
          <w:b/>
          <w:bCs/>
          <w:lang w:val="fr-FR" w:eastAsia="ko-KR"/>
        </w:rPr>
        <w:t>hwang@kist-europe.de</w:t>
      </w:r>
    </w:p>
    <w:p w:rsidR="00C53179" w:rsidRPr="002D0578" w:rsidRDefault="00C53179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b/>
          <w:bCs/>
          <w:lang w:val="fr-FR" w:eastAsia="ko-KR"/>
        </w:rPr>
      </w:pPr>
      <w:r>
        <w:rPr>
          <w:rFonts w:ascii="Univers" w:hAnsi="Univers" w:cs="Univers"/>
          <w:b/>
          <w:bCs/>
          <w:lang w:val="fr-FR"/>
        </w:rPr>
        <w:t xml:space="preserve">Homepage: </w:t>
      </w:r>
      <w:hyperlink r:id="rId7" w:history="1">
        <w:r w:rsidRPr="007443F1">
          <w:rPr>
            <w:rStyle w:val="Hyperlink"/>
            <w:rFonts w:ascii="Univers" w:hAnsi="Univers" w:cs="Univers"/>
            <w:b/>
            <w:bCs/>
            <w:lang w:val="fr-FR" w:eastAsia="ko-KR"/>
          </w:rPr>
          <w:t>www.kist-europe.de</w:t>
        </w:r>
      </w:hyperlink>
      <w:r>
        <w:rPr>
          <w:rFonts w:ascii="Univers" w:hAnsi="Univers" w:cs="Univers"/>
          <w:b/>
          <w:bCs/>
          <w:lang w:val="fr-FR" w:eastAsia="ko-KR"/>
        </w:rPr>
        <w:t xml:space="preserve"> </w:t>
      </w:r>
    </w:p>
    <w:p w:rsidR="00C53179" w:rsidRDefault="00C53179" w:rsidP="00336E38">
      <w:pPr>
        <w:rPr>
          <w:rFonts w:ascii="Univers" w:hAnsi="Univers" w:cs="Univers"/>
          <w:b/>
          <w:bCs/>
          <w:sz w:val="24"/>
          <w:szCs w:val="24"/>
          <w:lang w:val="fr-FR" w:eastAsia="ko-KR"/>
        </w:rPr>
      </w:pPr>
    </w:p>
    <w:p w:rsidR="00C53179" w:rsidRPr="005C33E8" w:rsidRDefault="00C53179" w:rsidP="00F62525">
      <w:pPr>
        <w:outlineLvl w:val="0"/>
        <w:rPr>
          <w:rFonts w:ascii="Univers" w:hAnsi="Univers" w:cs="Univers"/>
          <w:b/>
          <w:bCs/>
          <w:sz w:val="22"/>
          <w:szCs w:val="22"/>
          <w:lang w:val="fr-FR" w:eastAsia="ko-KR"/>
        </w:rPr>
      </w:pPr>
      <w:r w:rsidRPr="005C33E8">
        <w:rPr>
          <w:rFonts w:ascii="Univers" w:hAnsi="Univers" w:cs="Univers"/>
          <w:b/>
          <w:bCs/>
          <w:sz w:val="24"/>
          <w:szCs w:val="24"/>
          <w:lang w:val="fr-FR"/>
        </w:rPr>
        <w:t>Placement Description</w:t>
      </w:r>
    </w:p>
    <w:p w:rsidR="00C53179" w:rsidRPr="005C33E8" w:rsidRDefault="00C53179" w:rsidP="00F62525">
      <w:pPr>
        <w:rPr>
          <w:rFonts w:ascii="Univers" w:hAnsi="Univers" w:cs="Univers"/>
          <w:b/>
          <w:bCs/>
          <w:sz w:val="22"/>
          <w:szCs w:val="22"/>
          <w:lang w:val="fr-FR"/>
        </w:rPr>
      </w:pPr>
    </w:p>
    <w:p w:rsidR="00C53179" w:rsidRPr="0029292A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b/>
          <w:bCs/>
          <w:lang w:val="en-GB"/>
        </w:rPr>
        <w:t xml:space="preserve">Estimated </w:t>
      </w:r>
      <w:r w:rsidRPr="0029292A">
        <w:rPr>
          <w:rFonts w:ascii="Univers" w:hAnsi="Univers" w:cs="Univers"/>
          <w:b/>
          <w:bCs/>
          <w:lang w:val="en-GB"/>
        </w:rPr>
        <w:t xml:space="preserve">Start and End Date (6 months): </w:t>
      </w:r>
      <w:r>
        <w:rPr>
          <w:rFonts w:ascii="Univers" w:hAnsi="Univers" w:cs="Univers"/>
          <w:b/>
          <w:bCs/>
          <w:lang w:val="en-GB" w:eastAsia="ko-KR"/>
        </w:rPr>
        <w:t xml:space="preserve">01 July 2011 - </w:t>
      </w:r>
      <w:r>
        <w:rPr>
          <w:rFonts w:ascii="Univers" w:hAnsi="Univers" w:cs="Univers"/>
          <w:b/>
          <w:bCs/>
          <w:lang w:val="en-GB"/>
        </w:rPr>
        <w:t xml:space="preserve"> </w:t>
      </w:r>
      <w:r>
        <w:rPr>
          <w:rFonts w:ascii="Univers" w:hAnsi="Univers" w:cs="Univers"/>
          <w:b/>
          <w:bCs/>
          <w:lang w:val="en-GB" w:eastAsia="ko-KR"/>
        </w:rPr>
        <w:t>31 December 2011</w:t>
      </w:r>
    </w:p>
    <w:p w:rsidR="00C53179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b/>
          <w:bCs/>
          <w:lang w:val="en-GB" w:eastAsia="ko-KR"/>
        </w:rPr>
      </w:pPr>
      <w:r w:rsidRPr="0029292A">
        <w:rPr>
          <w:rFonts w:ascii="Univers" w:hAnsi="Univers" w:cs="Univers"/>
          <w:b/>
          <w:bCs/>
          <w:lang w:val="en-GB"/>
        </w:rPr>
        <w:t xml:space="preserve">Detailed description of tasks to be assigned: </w:t>
      </w:r>
    </w:p>
    <w:p w:rsidR="00C53179" w:rsidRPr="00704DED" w:rsidRDefault="00C53179" w:rsidP="007B7FB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/>
        </w:rPr>
      </w:pPr>
      <w:r w:rsidRPr="00704DED">
        <w:rPr>
          <w:rFonts w:ascii="Univers" w:hAnsi="Univers" w:cs="Univers"/>
          <w:lang w:val="en-GB" w:eastAsia="ko-KR"/>
        </w:rPr>
        <w:t xml:space="preserve">The </w:t>
      </w:r>
      <w:r w:rsidRPr="00704DED">
        <w:rPr>
          <w:rFonts w:ascii="Univers" w:hAnsi="Univers" w:cs="Univers"/>
          <w:lang w:val="en-GB"/>
        </w:rPr>
        <w:t xml:space="preserve">Global Knowledge Research Center </w:t>
      </w:r>
      <w:r w:rsidRPr="00704DED">
        <w:rPr>
          <w:rFonts w:ascii="Univers" w:hAnsi="Univers" w:cs="Univers"/>
          <w:lang w:val="en-GB" w:eastAsia="ko-KR"/>
        </w:rPr>
        <w:t>at KIST EUROPE</w:t>
      </w:r>
      <w:r w:rsidRPr="00704DED">
        <w:rPr>
          <w:rFonts w:ascii="Univers" w:hAnsi="Univers" w:cs="Univers"/>
          <w:lang w:val="en-GB"/>
        </w:rPr>
        <w:t xml:space="preserve"> is established especially for the </w:t>
      </w:r>
      <w:r w:rsidRPr="00704DED">
        <w:rPr>
          <w:rFonts w:ascii="Univers" w:hAnsi="Univers" w:cs="Univers"/>
          <w:lang w:val="en-GB" w:eastAsia="ko-KR"/>
        </w:rPr>
        <w:t xml:space="preserve">collaboration in the </w:t>
      </w:r>
      <w:r w:rsidRPr="00704DED">
        <w:rPr>
          <w:rFonts w:ascii="Univers" w:hAnsi="Univers" w:cs="Univers"/>
          <w:lang w:val="en-GB"/>
        </w:rPr>
        <w:t>national and industrial level between Korea and EU. Our main research fields consist of</w:t>
      </w:r>
      <w:r w:rsidRPr="00704DED">
        <w:rPr>
          <w:rFonts w:ascii="Univers" w:hAnsi="Univers" w:cs="Univers"/>
          <w:lang w:val="en-GB"/>
        </w:rPr>
        <w:tab/>
        <w:t xml:space="preserve"> the following areas:</w:t>
      </w:r>
    </w:p>
    <w:p w:rsidR="00C53179" w:rsidRPr="00704DED" w:rsidRDefault="00C53179" w:rsidP="007B7FB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 w:rsidRPr="00AE1565">
        <w:rPr>
          <w:rFonts w:ascii="Univers" w:hAnsi="Univers" w:cs="Univers"/>
          <w:b/>
          <w:bCs/>
          <w:lang w:val="en-GB" w:eastAsia="ko-KR"/>
        </w:rPr>
        <w:t>1)</w:t>
      </w:r>
      <w:r>
        <w:rPr>
          <w:rFonts w:ascii="Univers" w:hAnsi="Univers" w:cs="Univers"/>
          <w:lang w:val="en-GB" w:eastAsia="ko-KR"/>
        </w:rPr>
        <w:t xml:space="preserve"> Global Environmental Regulation (especially </w:t>
      </w:r>
      <w:r w:rsidRPr="00704DED">
        <w:rPr>
          <w:rFonts w:ascii="Univers" w:hAnsi="Univers" w:cs="Univers"/>
          <w:lang w:val="en-GB" w:eastAsia="ko-KR"/>
        </w:rPr>
        <w:t>REACH compliance</w:t>
      </w:r>
      <w:r>
        <w:rPr>
          <w:rFonts w:ascii="Univers" w:hAnsi="Univers" w:cs="Univers"/>
          <w:lang w:val="en-GB" w:eastAsia="ko-KR"/>
        </w:rPr>
        <w:t>)</w:t>
      </w:r>
    </w:p>
    <w:p w:rsidR="00C53179" w:rsidRPr="00704DED" w:rsidRDefault="00C53179" w:rsidP="007B7FB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 w:rsidRPr="00AE1565">
        <w:rPr>
          <w:rFonts w:ascii="Univers" w:hAnsi="Univers" w:cs="Univers"/>
          <w:b/>
          <w:bCs/>
          <w:lang w:val="en-GB" w:eastAsia="ko-KR"/>
        </w:rPr>
        <w:t>2)</w:t>
      </w:r>
      <w:r>
        <w:rPr>
          <w:rFonts w:ascii="Univers" w:hAnsi="Univers" w:cs="Univers"/>
          <w:lang w:val="en-GB" w:eastAsia="ko-KR"/>
        </w:rPr>
        <w:t xml:space="preserve"> Climate Change C</w:t>
      </w:r>
      <w:r w:rsidRPr="00704DED">
        <w:rPr>
          <w:rFonts w:ascii="Univers" w:hAnsi="Univers" w:cs="Univers"/>
          <w:lang w:val="en-GB" w:eastAsia="ko-KR"/>
        </w:rPr>
        <w:t>ompliance</w:t>
      </w:r>
    </w:p>
    <w:p w:rsidR="00C53179" w:rsidRPr="00704DED" w:rsidRDefault="00C53179" w:rsidP="007B7FB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 w:rsidRPr="00AE1565">
        <w:rPr>
          <w:rFonts w:ascii="Univers" w:hAnsi="Univers" w:cs="Univers"/>
          <w:b/>
          <w:bCs/>
          <w:lang w:val="en-GB" w:eastAsia="ko-KR"/>
        </w:rPr>
        <w:t>3)</w:t>
      </w:r>
      <w:r>
        <w:rPr>
          <w:rFonts w:ascii="Univers" w:hAnsi="Univers" w:cs="Univers"/>
          <w:lang w:val="en-GB" w:eastAsia="ko-KR"/>
        </w:rPr>
        <w:t xml:space="preserve"> </w:t>
      </w:r>
      <w:r w:rsidRPr="00704DED">
        <w:rPr>
          <w:rFonts w:ascii="Univers" w:hAnsi="Univers" w:cs="Univers"/>
          <w:lang w:val="en-GB" w:eastAsia="ko-KR"/>
        </w:rPr>
        <w:t xml:space="preserve">Technology </w:t>
      </w:r>
      <w:r>
        <w:rPr>
          <w:rFonts w:ascii="Univers" w:hAnsi="Univers" w:cs="Univers"/>
          <w:lang w:val="en-GB" w:eastAsia="ko-KR"/>
        </w:rPr>
        <w:t>Management and C</w:t>
      </w:r>
      <w:r w:rsidRPr="00704DED">
        <w:rPr>
          <w:rFonts w:ascii="Univers" w:hAnsi="Univers" w:cs="Univers"/>
          <w:lang w:val="en-GB" w:eastAsia="ko-KR"/>
        </w:rPr>
        <w:t>ooperation</w:t>
      </w:r>
    </w:p>
    <w:p w:rsidR="00C53179" w:rsidRPr="00704DED" w:rsidRDefault="00C53179" w:rsidP="007B7FB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 w:rsidRPr="00704DED">
        <w:rPr>
          <w:rFonts w:ascii="Univers" w:hAnsi="Univers" w:cs="Univers"/>
          <w:lang w:val="en-GB" w:eastAsia="ko-KR"/>
        </w:rPr>
        <w:t>To strengthen and improve our international cooperation activities</w:t>
      </w:r>
      <w:r w:rsidRPr="00704DED">
        <w:rPr>
          <w:rFonts w:ascii="Univers" w:hAnsi="Univers" w:cs="Univers"/>
          <w:lang w:val="en-GB"/>
        </w:rPr>
        <w:t>, we are searching for qualified students. The students will</w:t>
      </w:r>
      <w:r w:rsidRPr="00704DED">
        <w:rPr>
          <w:rFonts w:ascii="Univers" w:hAnsi="Univers" w:cs="Univers"/>
          <w:lang w:val="en-GB" w:eastAsia="ko-KR"/>
        </w:rPr>
        <w:t xml:space="preserve"> support research projects and international cooperation.</w:t>
      </w:r>
    </w:p>
    <w:p w:rsidR="00C53179" w:rsidRPr="0029292A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b/>
          <w:bCs/>
          <w:lang w:val="en-GB" w:eastAsia="ko-KR"/>
        </w:rPr>
      </w:pPr>
      <w:r w:rsidRPr="0029292A">
        <w:rPr>
          <w:rFonts w:ascii="Univers" w:hAnsi="Univers" w:cs="Univers"/>
          <w:b/>
          <w:bCs/>
          <w:lang w:val="en-GB"/>
        </w:rPr>
        <w:t>Expected contribution (major expected outcomes):</w:t>
      </w:r>
    </w:p>
    <w:p w:rsidR="00C53179" w:rsidRPr="007B7FB3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US" w:eastAsia="ko-KR"/>
        </w:rPr>
      </w:pPr>
      <w:r>
        <w:rPr>
          <w:rFonts w:ascii="Univers" w:hAnsi="Univers" w:cs="Univers"/>
          <w:lang w:val="en-GB" w:eastAsia="ko-KR"/>
        </w:rPr>
        <w:t xml:space="preserve">-  </w:t>
      </w:r>
      <w:r w:rsidRPr="00AE4800">
        <w:rPr>
          <w:rFonts w:ascii="Univers" w:hAnsi="Univers" w:cs="Univers"/>
          <w:lang w:val="en-US" w:eastAsia="ko-KR"/>
        </w:rPr>
        <w:t xml:space="preserve">Monitoring and analysis of new </w:t>
      </w:r>
      <w:r>
        <w:rPr>
          <w:rFonts w:ascii="Univers" w:hAnsi="Univers" w:cs="Univers"/>
          <w:lang w:val="en-US" w:eastAsia="ko-KR"/>
        </w:rPr>
        <w:t>global chemical and environmental</w:t>
      </w:r>
      <w:r w:rsidRPr="00AE4800">
        <w:rPr>
          <w:rFonts w:ascii="Univers" w:hAnsi="Univers" w:cs="Univers"/>
          <w:lang w:val="en-US" w:eastAsia="ko-KR"/>
        </w:rPr>
        <w:t xml:space="preserve"> regulation</w:t>
      </w:r>
    </w:p>
    <w:p w:rsidR="00C53179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 Research support on international cooperation projects</w:t>
      </w:r>
    </w:p>
    <w:p w:rsidR="00C53179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 Research and development of green and eco-friendly ICT systems</w:t>
      </w:r>
    </w:p>
    <w:p w:rsidR="00C53179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b/>
          <w:bCs/>
          <w:lang w:val="en-GB" w:eastAsia="ko-KR"/>
        </w:rPr>
      </w:pPr>
      <w:r w:rsidRPr="0029292A">
        <w:rPr>
          <w:rFonts w:ascii="Univers" w:hAnsi="Univers" w:cs="Univers"/>
          <w:b/>
          <w:bCs/>
          <w:lang w:val="en-GB"/>
        </w:rPr>
        <w:t>Learning objectives (to be refined at the start of the internship):</w:t>
      </w:r>
    </w:p>
    <w:p w:rsidR="00C53179" w:rsidRPr="00336E38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US" w:eastAsia="ko-KR"/>
        </w:rPr>
      </w:pPr>
      <w:r>
        <w:rPr>
          <w:rFonts w:ascii="Univers" w:hAnsi="Univers" w:cs="Univers"/>
          <w:lang w:val="en-GB" w:eastAsia="ko-KR"/>
        </w:rPr>
        <w:t xml:space="preserve">-  </w:t>
      </w:r>
      <w:r>
        <w:rPr>
          <w:rFonts w:ascii="Univers" w:hAnsi="Univers" w:cs="Univers"/>
          <w:lang w:val="en-US" w:eastAsia="ko-KR"/>
        </w:rPr>
        <w:t xml:space="preserve">Understanding of compliance of global chemical and environmental regulations, ex. REACH </w:t>
      </w:r>
    </w:p>
    <w:p w:rsidR="00C53179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 Understanding of international cooperation between Korea and EU</w:t>
      </w:r>
    </w:p>
    <w:p w:rsidR="00C53179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 Understanding of issues for energy efficiency design, ex. green ICT systems</w:t>
      </w:r>
    </w:p>
    <w:p w:rsidR="00C53179" w:rsidRPr="0029292A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>Potential participation in missions (</w:t>
      </w:r>
      <w:r w:rsidRPr="00F50221">
        <w:rPr>
          <w:rFonts w:ascii="Univers" w:hAnsi="Univers" w:cs="Univers"/>
          <w:b/>
          <w:bCs/>
          <w:lang w:val="en-GB"/>
        </w:rPr>
        <w:t xml:space="preserve">at </w:t>
      </w:r>
      <w:r w:rsidRPr="00F50221">
        <w:rPr>
          <w:rFonts w:ascii="Univers" w:hAnsi="Univers" w:cs="Univers"/>
          <w:b/>
          <w:bCs/>
          <w:lang w:val="en-GB" w:eastAsia="ko-KR"/>
        </w:rPr>
        <w:t>KIST Europe</w:t>
      </w:r>
      <w:r w:rsidRPr="00F50221">
        <w:rPr>
          <w:rFonts w:ascii="Univers" w:hAnsi="Univers" w:cs="Univers"/>
          <w:b/>
          <w:bCs/>
          <w:lang w:val="en-GB"/>
        </w:rPr>
        <w:t>’s cost</w:t>
      </w:r>
      <w:r w:rsidRPr="0029292A">
        <w:rPr>
          <w:rFonts w:ascii="Univers" w:hAnsi="Univers" w:cs="Univers"/>
          <w:b/>
          <w:bCs/>
          <w:lang w:val="en-GB"/>
        </w:rPr>
        <w:t xml:space="preserve">): </w:t>
      </w:r>
    </w:p>
    <w:p w:rsidR="00C53179" w:rsidRPr="0029292A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b/>
          <w:bCs/>
          <w:lang w:val="en-GB" w:eastAsia="ko-KR"/>
        </w:rPr>
      </w:pPr>
      <w:r>
        <w:rPr>
          <w:rFonts w:ascii="Univers" w:hAnsi="Univers" w:cs="Univers"/>
          <w:b/>
          <w:bCs/>
          <w:lang w:val="en-GB" w:eastAsia="ko-KR"/>
        </w:rPr>
        <w:t>n/a</w:t>
      </w:r>
    </w:p>
    <w:p w:rsidR="00C53179" w:rsidRPr="0029292A" w:rsidRDefault="00C53179" w:rsidP="00F6252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>Further remarks:</w:t>
      </w:r>
    </w:p>
    <w:p w:rsidR="00C53179" w:rsidRDefault="00C53179" w:rsidP="00F62525">
      <w:pPr>
        <w:tabs>
          <w:tab w:val="left" w:pos="1019"/>
        </w:tabs>
        <w:rPr>
          <w:rFonts w:ascii="Univers" w:hAnsi="Univers" w:cs="Univers"/>
          <w:b/>
          <w:bCs/>
          <w:lang w:val="en-GB"/>
        </w:rPr>
      </w:pPr>
    </w:p>
    <w:p w:rsidR="00C53179" w:rsidRPr="0029292A" w:rsidRDefault="00C53179" w:rsidP="00F62525">
      <w:pPr>
        <w:tabs>
          <w:tab w:val="left" w:pos="1019"/>
        </w:tabs>
        <w:rPr>
          <w:rFonts w:ascii="Univers" w:hAnsi="Univers" w:cs="Univers"/>
          <w:b/>
          <w:bCs/>
          <w:sz w:val="24"/>
          <w:szCs w:val="24"/>
          <w:lang w:val="en-GB" w:eastAsia="ko-KR"/>
        </w:rPr>
      </w:pPr>
      <w:r w:rsidRPr="0029292A">
        <w:rPr>
          <w:rFonts w:ascii="Univers" w:hAnsi="Univers" w:cs="Univers"/>
          <w:b/>
          <w:bCs/>
          <w:sz w:val="24"/>
          <w:szCs w:val="24"/>
          <w:lang w:val="en-GB"/>
        </w:rPr>
        <w:t>Candidate Profile</w:t>
      </w:r>
    </w:p>
    <w:p w:rsidR="00C53179" w:rsidRPr="0029292A" w:rsidRDefault="00C53179" w:rsidP="00F62525">
      <w:pPr>
        <w:rPr>
          <w:rFonts w:ascii="Univers" w:hAnsi="Univers" w:cs="Univers"/>
          <w:b/>
          <w:bCs/>
          <w:sz w:val="22"/>
          <w:szCs w:val="22"/>
          <w:lang w:val="en-GB"/>
        </w:rPr>
      </w:pPr>
    </w:p>
    <w:p w:rsidR="00C53179" w:rsidRPr="0029292A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outlineLvl w:val="0"/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 xml:space="preserve">Academic qualifications (candidates are Master or PHD students): </w:t>
      </w:r>
    </w:p>
    <w:p w:rsidR="00C53179" w:rsidRDefault="00C53179" w:rsidP="00336E38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Master (Candidates) or PHD student</w:t>
      </w:r>
    </w:p>
    <w:p w:rsidR="00C53179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b/>
          <w:bCs/>
          <w:lang w:val="en-GB" w:eastAsia="ko-KR"/>
        </w:rPr>
      </w:pPr>
      <w:r w:rsidRPr="0029292A">
        <w:rPr>
          <w:rFonts w:ascii="Univers" w:hAnsi="Univers" w:cs="Univers"/>
          <w:b/>
          <w:bCs/>
          <w:lang w:val="en-GB"/>
        </w:rPr>
        <w:t xml:space="preserve">Specific subject area knowledge: </w:t>
      </w:r>
    </w:p>
    <w:p w:rsidR="00C53179" w:rsidRPr="00336E38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University degree in chemistry, environment or biology</w:t>
      </w:r>
    </w:p>
    <w:p w:rsidR="00C53179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University degree in computer science or mechanical engineering</w:t>
      </w:r>
    </w:p>
    <w:p w:rsidR="00C53179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University degree in business administration or industrial engineering</w:t>
      </w:r>
    </w:p>
    <w:p w:rsidR="00C53179" w:rsidRPr="0029292A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 xml:space="preserve">Language requirements (English proficiency will be tested by native English speaker): </w:t>
      </w:r>
    </w:p>
    <w:p w:rsidR="00C53179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English, German (recommended)</w:t>
      </w:r>
    </w:p>
    <w:p w:rsidR="00C53179" w:rsidRPr="0029292A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 xml:space="preserve">Information technology skills: </w:t>
      </w:r>
    </w:p>
    <w:p w:rsidR="00C53179" w:rsidRPr="00E27233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Good knowledge and skills of Microsoft Office</w:t>
      </w:r>
    </w:p>
    <w:p w:rsidR="00C53179" w:rsidRPr="00F50221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>Practical experience helpful:</w:t>
      </w:r>
    </w:p>
    <w:p w:rsidR="00C53179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 xml:space="preserve">Other important qualifications and skills (e.g. teamwork, communication etc.): </w:t>
      </w:r>
    </w:p>
    <w:p w:rsidR="00C53179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Ability to collect, synthesise and analyze information from various sources</w:t>
      </w:r>
    </w:p>
    <w:p w:rsidR="00C53179" w:rsidRPr="00E27233" w:rsidRDefault="00C53179" w:rsidP="00F62525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Capability to work effectively in a team with persons from various cultural environments</w:t>
      </w:r>
    </w:p>
    <w:p w:rsidR="00C53179" w:rsidRPr="00F62525" w:rsidRDefault="00C53179" w:rsidP="00F62525">
      <w:pPr>
        <w:rPr>
          <w:rFonts w:ascii="Univers" w:hAnsi="Univers" w:cs="Univers"/>
          <w:lang w:val="en-GB" w:eastAsia="ko-KR"/>
        </w:rPr>
      </w:pPr>
    </w:p>
    <w:p w:rsidR="00C53179" w:rsidRPr="00F62525" w:rsidRDefault="00C53179" w:rsidP="00F62525">
      <w:pPr>
        <w:tabs>
          <w:tab w:val="left" w:pos="6120"/>
        </w:tabs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ab/>
      </w:r>
    </w:p>
    <w:sectPr w:rsidR="00C53179" w:rsidRPr="00F62525" w:rsidSect="005B509C">
      <w:headerReference w:type="default" r:id="rId8"/>
      <w:footerReference w:type="default" r:id="rId9"/>
      <w:pgSz w:w="11906" w:h="16838"/>
      <w:pgMar w:top="275" w:right="851" w:bottom="270" w:left="851" w:header="360" w:footer="135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179" w:rsidRDefault="00C53179">
      <w:r>
        <w:separator/>
      </w:r>
    </w:p>
  </w:endnote>
  <w:endnote w:type="continuationSeparator" w:id="0">
    <w:p w:rsidR="00C53179" w:rsidRDefault="00C53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fal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79" w:rsidRDefault="00C53179">
    <w:pPr>
      <w:pStyle w:val="Footer"/>
      <w:jc w:val="center"/>
      <w:rPr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179" w:rsidRDefault="00C53179">
      <w:r>
        <w:separator/>
      </w:r>
    </w:p>
  </w:footnote>
  <w:footnote w:type="continuationSeparator" w:id="0">
    <w:p w:rsidR="00C53179" w:rsidRDefault="00C531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79" w:rsidRDefault="00C53179" w:rsidP="0056282F">
    <w:pPr>
      <w:pStyle w:val="Heading2"/>
      <w:widowControl/>
      <w:tabs>
        <w:tab w:val="right" w:pos="4876"/>
      </w:tabs>
      <w:spacing w:before="120" w:after="0"/>
      <w:jc w:val="center"/>
    </w:pPr>
    <w:r w:rsidRPr="00365240">
      <w:rPr>
        <w:rFonts w:ascii="Arial" w:hAnsi="Arial" w:cs="Arial"/>
        <w:b w:val="0"/>
        <w:bCs w:val="0"/>
        <w:i/>
        <w:iCs/>
        <w:noProof/>
        <w:color w:val="00FF00"/>
        <w:sz w:val="56"/>
        <w:szCs w:val="56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그림 1" o:spid="_x0000_i1026" type="#_x0000_t75" alt="newlogo" style="width:158.25pt;height:33.75pt;visibility:visible">
          <v:imagedata r:id="rId1" o:title="" gain="126031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4F9B01"/>
    <w:multiLevelType w:val="hybridMultilevel"/>
    <w:tmpl w:val="75D16F7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4FB223B"/>
    <w:multiLevelType w:val="hybridMultilevel"/>
    <w:tmpl w:val="1496301C"/>
    <w:lvl w:ilvl="0" w:tplc="CA26C52E">
      <w:numFmt w:val="bullet"/>
      <w:lvlText w:val="-"/>
      <w:lvlJc w:val="left"/>
      <w:pPr>
        <w:ind w:left="760" w:hanging="360"/>
      </w:pPr>
      <w:rPr>
        <w:rFonts w:ascii="Univers" w:eastAsia="Batang" w:hAnsi="Univer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">
    <w:nsid w:val="35F3712A"/>
    <w:multiLevelType w:val="hybridMultilevel"/>
    <w:tmpl w:val="74381DBC"/>
    <w:lvl w:ilvl="0" w:tplc="480434F2">
      <w:numFmt w:val="bullet"/>
      <w:lvlText w:val="-"/>
      <w:lvlJc w:val="left"/>
      <w:pPr>
        <w:ind w:left="760" w:hanging="360"/>
      </w:pPr>
      <w:rPr>
        <w:rFonts w:ascii="Univers" w:eastAsia="Batang" w:hAnsi="Univer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">
    <w:nsid w:val="63B56263"/>
    <w:multiLevelType w:val="singleLevel"/>
    <w:tmpl w:val="0407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E8367DD"/>
    <w:multiLevelType w:val="singleLevel"/>
    <w:tmpl w:val="BBF425AA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>
    <w:nsid w:val="70BE0359"/>
    <w:multiLevelType w:val="hybridMultilevel"/>
    <w:tmpl w:val="2814CC4A"/>
    <w:lvl w:ilvl="0" w:tplc="E5DA60C6">
      <w:numFmt w:val="bullet"/>
      <w:lvlText w:val="-"/>
      <w:lvlJc w:val="left"/>
      <w:pPr>
        <w:ind w:left="760" w:hanging="360"/>
      </w:pPr>
      <w:rPr>
        <w:rFonts w:ascii="Univers" w:eastAsia="Batang" w:hAnsi="Univer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1B2A"/>
    <w:rsid w:val="000212A9"/>
    <w:rsid w:val="00050134"/>
    <w:rsid w:val="00051462"/>
    <w:rsid w:val="000B4599"/>
    <w:rsid w:val="000B7C7F"/>
    <w:rsid w:val="000B7E22"/>
    <w:rsid w:val="000C055A"/>
    <w:rsid w:val="000C0815"/>
    <w:rsid w:val="001000FA"/>
    <w:rsid w:val="00131532"/>
    <w:rsid w:val="00136632"/>
    <w:rsid w:val="00155A67"/>
    <w:rsid w:val="00173A6D"/>
    <w:rsid w:val="00182EDE"/>
    <w:rsid w:val="001903FE"/>
    <w:rsid w:val="001E4B27"/>
    <w:rsid w:val="002213A9"/>
    <w:rsid w:val="00243D85"/>
    <w:rsid w:val="002760C5"/>
    <w:rsid w:val="00276EF8"/>
    <w:rsid w:val="0027730B"/>
    <w:rsid w:val="0029292A"/>
    <w:rsid w:val="002B35D9"/>
    <w:rsid w:val="002C1F1D"/>
    <w:rsid w:val="002D0578"/>
    <w:rsid w:val="002D0AC6"/>
    <w:rsid w:val="00302B60"/>
    <w:rsid w:val="003256F6"/>
    <w:rsid w:val="00336E38"/>
    <w:rsid w:val="00365240"/>
    <w:rsid w:val="00380919"/>
    <w:rsid w:val="0038137E"/>
    <w:rsid w:val="003B2CEB"/>
    <w:rsid w:val="003D65E3"/>
    <w:rsid w:val="003F0C5D"/>
    <w:rsid w:val="0040727A"/>
    <w:rsid w:val="00415256"/>
    <w:rsid w:val="00457C2D"/>
    <w:rsid w:val="0049094F"/>
    <w:rsid w:val="004926B3"/>
    <w:rsid w:val="004A47ED"/>
    <w:rsid w:val="004A6952"/>
    <w:rsid w:val="004F3032"/>
    <w:rsid w:val="00502DF3"/>
    <w:rsid w:val="00530DB1"/>
    <w:rsid w:val="0054556D"/>
    <w:rsid w:val="00545F94"/>
    <w:rsid w:val="005471D1"/>
    <w:rsid w:val="0055554C"/>
    <w:rsid w:val="00560EF6"/>
    <w:rsid w:val="0056282F"/>
    <w:rsid w:val="0057128D"/>
    <w:rsid w:val="005B509C"/>
    <w:rsid w:val="005B7A97"/>
    <w:rsid w:val="005C33E8"/>
    <w:rsid w:val="0060605E"/>
    <w:rsid w:val="00640DB5"/>
    <w:rsid w:val="00663F4A"/>
    <w:rsid w:val="00666D2E"/>
    <w:rsid w:val="00673F13"/>
    <w:rsid w:val="0067458D"/>
    <w:rsid w:val="006807FF"/>
    <w:rsid w:val="00692B27"/>
    <w:rsid w:val="00694019"/>
    <w:rsid w:val="00695AF8"/>
    <w:rsid w:val="006A2E80"/>
    <w:rsid w:val="006D0CDB"/>
    <w:rsid w:val="006E5760"/>
    <w:rsid w:val="00704DED"/>
    <w:rsid w:val="00726543"/>
    <w:rsid w:val="00734463"/>
    <w:rsid w:val="007443F1"/>
    <w:rsid w:val="00745ADB"/>
    <w:rsid w:val="0075715D"/>
    <w:rsid w:val="00765782"/>
    <w:rsid w:val="00771A82"/>
    <w:rsid w:val="00793FE4"/>
    <w:rsid w:val="007B7FB3"/>
    <w:rsid w:val="007D1FB5"/>
    <w:rsid w:val="00826B70"/>
    <w:rsid w:val="008371FA"/>
    <w:rsid w:val="00852BB0"/>
    <w:rsid w:val="0085726C"/>
    <w:rsid w:val="0087049A"/>
    <w:rsid w:val="00894CF7"/>
    <w:rsid w:val="008A2892"/>
    <w:rsid w:val="008A6411"/>
    <w:rsid w:val="008B7EB7"/>
    <w:rsid w:val="008C58EF"/>
    <w:rsid w:val="008F541A"/>
    <w:rsid w:val="00901F91"/>
    <w:rsid w:val="00910862"/>
    <w:rsid w:val="009166DD"/>
    <w:rsid w:val="00922C8A"/>
    <w:rsid w:val="00930321"/>
    <w:rsid w:val="009606D5"/>
    <w:rsid w:val="009852C0"/>
    <w:rsid w:val="009A788A"/>
    <w:rsid w:val="009C642F"/>
    <w:rsid w:val="009E28D5"/>
    <w:rsid w:val="009E53E9"/>
    <w:rsid w:val="00A00482"/>
    <w:rsid w:val="00A01BC7"/>
    <w:rsid w:val="00A21B2A"/>
    <w:rsid w:val="00A56C99"/>
    <w:rsid w:val="00A63A90"/>
    <w:rsid w:val="00AA1556"/>
    <w:rsid w:val="00AC185D"/>
    <w:rsid w:val="00AC48A6"/>
    <w:rsid w:val="00AC5CFD"/>
    <w:rsid w:val="00AE1565"/>
    <w:rsid w:val="00AE4800"/>
    <w:rsid w:val="00AE68A5"/>
    <w:rsid w:val="00AE7996"/>
    <w:rsid w:val="00B026BE"/>
    <w:rsid w:val="00B16128"/>
    <w:rsid w:val="00B7125F"/>
    <w:rsid w:val="00B72FB0"/>
    <w:rsid w:val="00BD0FCD"/>
    <w:rsid w:val="00BD4F81"/>
    <w:rsid w:val="00C12182"/>
    <w:rsid w:val="00C31A30"/>
    <w:rsid w:val="00C53179"/>
    <w:rsid w:val="00C96A00"/>
    <w:rsid w:val="00CB083A"/>
    <w:rsid w:val="00CD7B1B"/>
    <w:rsid w:val="00CE01C6"/>
    <w:rsid w:val="00CF3675"/>
    <w:rsid w:val="00D0554B"/>
    <w:rsid w:val="00D06185"/>
    <w:rsid w:val="00D06362"/>
    <w:rsid w:val="00D21EAA"/>
    <w:rsid w:val="00D272B5"/>
    <w:rsid w:val="00D4554B"/>
    <w:rsid w:val="00D56C2B"/>
    <w:rsid w:val="00D87F12"/>
    <w:rsid w:val="00DE3307"/>
    <w:rsid w:val="00DE426A"/>
    <w:rsid w:val="00DF336B"/>
    <w:rsid w:val="00E010D4"/>
    <w:rsid w:val="00E2668C"/>
    <w:rsid w:val="00E27233"/>
    <w:rsid w:val="00E51769"/>
    <w:rsid w:val="00E636D7"/>
    <w:rsid w:val="00E724F6"/>
    <w:rsid w:val="00E730DB"/>
    <w:rsid w:val="00E96CD8"/>
    <w:rsid w:val="00EB4BAE"/>
    <w:rsid w:val="00EB60C3"/>
    <w:rsid w:val="00EC32EE"/>
    <w:rsid w:val="00ED36F0"/>
    <w:rsid w:val="00F07819"/>
    <w:rsid w:val="00F23132"/>
    <w:rsid w:val="00F2555D"/>
    <w:rsid w:val="00F50221"/>
    <w:rsid w:val="00F62525"/>
    <w:rsid w:val="00F62654"/>
    <w:rsid w:val="00F75EF7"/>
    <w:rsid w:val="00F803C4"/>
    <w:rsid w:val="00F830DA"/>
    <w:rsid w:val="00FB6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919"/>
    <w:rPr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0919"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single" w:sz="2" w:space="1" w:color="808080"/>
      </w:pBdr>
      <w:outlineLvl w:val="0"/>
    </w:pPr>
    <w:rPr>
      <w:rFonts w:ascii="Univers" w:hAnsi="Univers" w:cs="Univers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0919"/>
    <w:pPr>
      <w:widowControl w:val="0"/>
      <w:spacing w:before="60" w:after="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0919"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dotted" w:sz="4" w:space="1" w:color="auto"/>
      </w:pBdr>
      <w:outlineLvl w:val="2"/>
    </w:pPr>
    <w:rPr>
      <w:rFonts w:ascii="Univers" w:hAnsi="Univers" w:cs="Univers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380919"/>
    <w:pPr>
      <w:keepNext/>
      <w:tabs>
        <w:tab w:val="left" w:pos="4285"/>
        <w:tab w:val="center" w:pos="5102"/>
      </w:tabs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A47ED"/>
    <w:rPr>
      <w:rFonts w:ascii="Cambria" w:hAnsi="Cambria" w:cs="Cambria"/>
      <w:b/>
      <w:bCs/>
      <w:kern w:val="32"/>
      <w:sz w:val="32"/>
      <w:szCs w:val="32"/>
      <w:lang w:val="de-D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4A47ED"/>
    <w:rPr>
      <w:rFonts w:ascii="Cambria" w:hAnsi="Cambria" w:cs="Cambria"/>
      <w:b/>
      <w:bCs/>
      <w:i/>
      <w:iCs/>
      <w:sz w:val="28"/>
      <w:szCs w:val="28"/>
      <w:lang w:val="de-DE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4A47ED"/>
    <w:rPr>
      <w:rFonts w:ascii="Cambria" w:hAnsi="Cambria" w:cs="Cambria"/>
      <w:b/>
      <w:bCs/>
      <w:sz w:val="26"/>
      <w:szCs w:val="26"/>
      <w:lang w:val="de-DE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A47ED"/>
    <w:rPr>
      <w:rFonts w:ascii="Calibri" w:hAnsi="Calibri" w:cs="Calibri"/>
      <w:b/>
      <w:bCs/>
      <w:sz w:val="28"/>
      <w:szCs w:val="28"/>
      <w:lang w:val="de-DE"/>
    </w:rPr>
  </w:style>
  <w:style w:type="paragraph" w:styleId="Header">
    <w:name w:val="header"/>
    <w:basedOn w:val="Normal"/>
    <w:link w:val="HeaderChar"/>
    <w:uiPriority w:val="99"/>
    <w:rsid w:val="0038091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7ED"/>
    <w:rPr>
      <w:sz w:val="20"/>
      <w:szCs w:val="20"/>
      <w:lang w:val="de-DE"/>
    </w:rPr>
  </w:style>
  <w:style w:type="paragraph" w:styleId="Footer">
    <w:name w:val="footer"/>
    <w:basedOn w:val="Normal"/>
    <w:link w:val="FooterChar"/>
    <w:uiPriority w:val="99"/>
    <w:rsid w:val="003809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47ED"/>
    <w:rPr>
      <w:sz w:val="20"/>
      <w:szCs w:val="20"/>
      <w:lang w:val="de-DE"/>
    </w:rPr>
  </w:style>
  <w:style w:type="character" w:styleId="Hyperlink">
    <w:name w:val="Hyperlink"/>
    <w:basedOn w:val="DefaultParagraphFont"/>
    <w:uiPriority w:val="99"/>
    <w:rsid w:val="003809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3809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A47ED"/>
    <w:rPr>
      <w:sz w:val="2"/>
      <w:szCs w:val="2"/>
      <w:lang w:val="de-DE"/>
    </w:rPr>
  </w:style>
  <w:style w:type="paragraph" w:styleId="Title">
    <w:name w:val="Title"/>
    <w:basedOn w:val="Normal"/>
    <w:link w:val="TitleChar"/>
    <w:uiPriority w:val="99"/>
    <w:qFormat/>
    <w:rsid w:val="00380919"/>
    <w:pPr>
      <w:jc w:val="center"/>
    </w:pPr>
    <w:rPr>
      <w:rFonts w:ascii="Arial" w:hAnsi="Arial" w:cs="Arial"/>
      <w:b/>
      <w:bCs/>
      <w:smallCap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4A47ED"/>
    <w:rPr>
      <w:rFonts w:ascii="Cambria" w:hAnsi="Cambria" w:cs="Cambria"/>
      <w:b/>
      <w:bCs/>
      <w:kern w:val="28"/>
      <w:sz w:val="32"/>
      <w:szCs w:val="32"/>
      <w:lang w:val="de-DE"/>
    </w:rPr>
  </w:style>
  <w:style w:type="character" w:styleId="PageNumber">
    <w:name w:val="page number"/>
    <w:basedOn w:val="DefaultParagraphFont"/>
    <w:uiPriority w:val="99"/>
    <w:rsid w:val="00380919"/>
  </w:style>
  <w:style w:type="paragraph" w:customStyle="1" w:styleId="Default">
    <w:name w:val="Default"/>
    <w:uiPriority w:val="99"/>
    <w:rsid w:val="00C96A00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fr-FR" w:eastAsia="ja-JP"/>
    </w:rPr>
  </w:style>
  <w:style w:type="character" w:customStyle="1" w:styleId="hps">
    <w:name w:val="hps"/>
    <w:basedOn w:val="DefaultParagraphFont"/>
    <w:uiPriority w:val="99"/>
    <w:rsid w:val="00051462"/>
  </w:style>
  <w:style w:type="character" w:customStyle="1" w:styleId="apple-converted-space">
    <w:name w:val="apple-converted-space"/>
    <w:basedOn w:val="DefaultParagraphFont"/>
    <w:uiPriority w:val="99"/>
    <w:rsid w:val="00051462"/>
  </w:style>
  <w:style w:type="paragraph" w:styleId="BalloonText">
    <w:name w:val="Balloon Text"/>
    <w:basedOn w:val="Normal"/>
    <w:link w:val="BalloonTextChar"/>
    <w:uiPriority w:val="99"/>
    <w:semiHidden/>
    <w:rsid w:val="00CE01C6"/>
    <w:rPr>
      <w:rFonts w:ascii="Malgun Gothic" w:hAnsi="Malgun Gothic" w:cs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1C6"/>
    <w:rPr>
      <w:rFonts w:ascii="Malgun Gothic" w:eastAsia="Times New Roman" w:hAnsi="Malgun Gothic" w:cs="Malgun Gothic"/>
      <w:sz w:val="18"/>
      <w:szCs w:val="18"/>
      <w:lang w:val="de-DE" w:eastAsia="en-US"/>
    </w:rPr>
  </w:style>
  <w:style w:type="paragraph" w:styleId="NormalWeb">
    <w:name w:val="Normal (Web)"/>
    <w:basedOn w:val="Normal"/>
    <w:uiPriority w:val="99"/>
    <w:semiHidden/>
    <w:rsid w:val="00AE4800"/>
    <w:pPr>
      <w:spacing w:before="100" w:beforeAutospacing="1" w:after="100" w:afterAutospacing="1"/>
    </w:pPr>
    <w:rPr>
      <w:rFonts w:ascii="Gulimfalt" w:hAnsi="Gulimfalt" w:cs="Gulimfalt"/>
      <w:sz w:val="24"/>
      <w:szCs w:val="24"/>
      <w:lang w:val="en-US" w:eastAsia="ko-KR"/>
    </w:rPr>
  </w:style>
  <w:style w:type="character" w:customStyle="1" w:styleId="apple-style-span">
    <w:name w:val="apple-style-span"/>
    <w:basedOn w:val="DefaultParagraphFont"/>
    <w:uiPriority w:val="99"/>
    <w:rsid w:val="00AE48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ist-europe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408</Words>
  <Characters>2330</Characters>
  <Application>Microsoft Office Outlook</Application>
  <DocSecurity>0</DocSecurity>
  <Lines>0</Lines>
  <Paragraphs>0</Paragraphs>
  <ScaleCrop>false</ScaleCrop>
  <Company>DAAD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Praktika in internationalen Organisationen</dc:title>
  <dc:subject/>
  <dc:creator>DAAD</dc:creator>
  <cp:keywords/>
  <dc:description/>
  <cp:lastModifiedBy>j.truszczynski</cp:lastModifiedBy>
  <cp:revision>2</cp:revision>
  <cp:lastPrinted>2011-01-11T17:04:00Z</cp:lastPrinted>
  <dcterms:created xsi:type="dcterms:W3CDTF">2011-03-18T11:30:00Z</dcterms:created>
  <dcterms:modified xsi:type="dcterms:W3CDTF">2011-03-18T11:30:00Z</dcterms:modified>
</cp:coreProperties>
</file>